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806" w:rsidRDefault="00970806" w:rsidP="00343C07">
      <w:pPr>
        <w:jc w:val="center"/>
        <w:rPr>
          <w:lang w:val="uk-UA"/>
        </w:rPr>
      </w:pPr>
    </w:p>
    <w:p w:rsidR="00970806" w:rsidRDefault="00970806" w:rsidP="00343C07">
      <w:pPr>
        <w:jc w:val="center"/>
        <w:rPr>
          <w:lang w:val="uk-UA"/>
        </w:rPr>
      </w:pPr>
    </w:p>
    <w:p w:rsidR="00970806" w:rsidRPr="00AD79D0" w:rsidRDefault="00970806" w:rsidP="00343C07">
      <w:pPr>
        <w:jc w:val="center"/>
        <w:rPr>
          <w:lang w:val="uk-UA"/>
        </w:rPr>
      </w:pPr>
    </w:p>
    <w:p w:rsidR="00970806" w:rsidRDefault="00970806" w:rsidP="00343C07">
      <w:pPr>
        <w:jc w:val="center"/>
        <w:rPr>
          <w:lang w:val="uk-UA"/>
        </w:rPr>
      </w:pPr>
    </w:p>
    <w:p w:rsidR="00970806" w:rsidRPr="006C5380" w:rsidRDefault="00970806" w:rsidP="00343C07">
      <w:pPr>
        <w:jc w:val="center"/>
        <w:rPr>
          <w:rFonts w:cs="Tahoma"/>
          <w:b/>
          <w:sz w:val="28"/>
          <w:szCs w:val="28"/>
          <w:lang w:val="uk-UA"/>
        </w:rPr>
      </w:pPr>
    </w:p>
    <w:p w:rsidR="00970806" w:rsidRDefault="00970806" w:rsidP="00343C0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970806" w:rsidRDefault="00970806" w:rsidP="00343C0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70806" w:rsidRDefault="00970806" w:rsidP="00343C0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970806" w:rsidRDefault="00970806" w:rsidP="00343C0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70806" w:rsidRDefault="00970806" w:rsidP="00343C0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70806" w:rsidRDefault="00970806" w:rsidP="00343C07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970806" w:rsidRPr="00DE7E3D" w:rsidRDefault="00970806" w:rsidP="00343C07">
      <w:pPr>
        <w:rPr>
          <w:lang w:val="uk-UA"/>
        </w:rPr>
      </w:pPr>
      <w:r>
        <w:rPr>
          <w:lang w:val="uk-UA"/>
        </w:rPr>
        <w:t xml:space="preserve">21 квітня  2021 р.                                                             </w:t>
      </w:r>
      <w:r>
        <w:t>№</w:t>
      </w:r>
      <w:r>
        <w:rPr>
          <w:lang w:val="uk-UA"/>
        </w:rPr>
        <w:t xml:space="preserve"> 115 -к</w:t>
      </w:r>
    </w:p>
    <w:p w:rsidR="00970806" w:rsidRDefault="00970806" w:rsidP="00343C07"/>
    <w:p w:rsidR="00970806" w:rsidRPr="00C2316E" w:rsidRDefault="00970806" w:rsidP="00343C07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Негой І.А. на посаду </w:t>
      </w:r>
    </w:p>
    <w:p w:rsidR="00970806" w:rsidRDefault="00970806" w:rsidP="00343C07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головного спеціаліста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з питань цивільного захисту відділу </w:t>
      </w:r>
    </w:p>
    <w:p w:rsidR="00970806" w:rsidRPr="00282690" w:rsidRDefault="00970806" w:rsidP="00343C07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організаційної та кадрової роботи </w:t>
      </w: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 міської ради</w:t>
      </w:r>
    </w:p>
    <w:p w:rsidR="00970806" w:rsidRDefault="00970806" w:rsidP="00343C0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70806" w:rsidRDefault="00970806" w:rsidP="006C5380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першої статі 10, 11, 14, 15 Закону України «Про службу в органах місцевого самоврядування»,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витягу з протоколу конкурсної комісії від 20 квітня 2021 року №01,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особисту заяву  Негой І.А.:</w:t>
      </w:r>
    </w:p>
    <w:p w:rsidR="00970806" w:rsidRPr="00303996" w:rsidRDefault="00970806" w:rsidP="006C5380">
      <w:pPr>
        <w:pStyle w:val="HTMLPreformatte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Негой Інну Андріївну  за результатами  конкурсу  на посаду головного спеціаліста з питань цивільного захисту  відділу організаційної та кадрової роботи  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Арцизької міської ради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 21 квітня 2021 року із  збереженням </w:t>
      </w:r>
      <w:r w:rsidRPr="00CE44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11 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рангу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посадової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особи місцевого самоврядування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 межах  7 категорії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</w:p>
    <w:p w:rsidR="00970806" w:rsidRDefault="00970806" w:rsidP="006C5380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Негой І.А. посадовий оклад згідно зі  штатним  розписом, надбавку за вислугу років в розмірі  25%, враховуючи, що станом на 21 квітня 2021 року її вислуга років на службі в органах місцевого самоврядування (органах державної служби)  становить  17 років 4 місяці 4 дні.</w:t>
      </w:r>
    </w:p>
    <w:p w:rsidR="00970806" w:rsidRDefault="00970806" w:rsidP="006C5380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таким, що втратили чинність з 21 квітня 2021 року:</w:t>
      </w:r>
    </w:p>
    <w:p w:rsidR="00970806" w:rsidRDefault="00970806" w:rsidP="006C5380">
      <w:pPr>
        <w:pStyle w:val="HTMLPreformatted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розпорядження Арцизького міського голови від 26 лютого 2021 року №84-к «Про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укладання контракту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Негой І.А.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проходженняслужби на період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дії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карантину, установленого з метоюзапобіганн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я поширенню на території України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гострої респіраторної хвороби COVID-19, спричиненоїкороновірусом SARS-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»;</w:t>
      </w:r>
    </w:p>
    <w:p w:rsidR="00970806" w:rsidRDefault="00970806" w:rsidP="006C5380">
      <w:pPr>
        <w:pStyle w:val="HTMLPreformatted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контракт, укладений між Арцизькою міською радою    в особі міського голови Парпуланського С.А.  та громадянкою України  Негой Інною Андріївною  від  01 березня 2021 року.</w:t>
      </w:r>
    </w:p>
    <w:p w:rsidR="00970806" w:rsidRPr="002024BF" w:rsidRDefault="00970806" w:rsidP="006C5380">
      <w:pPr>
        <w:pStyle w:val="HTMLPreformatted"/>
        <w:shd w:val="clear" w:color="auto" w:fill="FFFFFF"/>
        <w:spacing w:line="276" w:lineRule="auto"/>
        <w:ind w:left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70806" w:rsidRPr="00E14671" w:rsidRDefault="00970806" w:rsidP="006C5380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970806" w:rsidRDefault="00970806" w:rsidP="006C5380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70806" w:rsidRPr="00670933" w:rsidRDefault="00970806" w:rsidP="00343C0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70806" w:rsidRDefault="00970806" w:rsidP="00343C0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970806" w:rsidRDefault="00970806" w:rsidP="00343C07"/>
    <w:p w:rsidR="00970806" w:rsidRDefault="00970806" w:rsidP="00343C07"/>
    <w:p w:rsidR="00970806" w:rsidRDefault="00970806" w:rsidP="00343C07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І.Негой</w:t>
      </w: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0806" w:rsidRDefault="00970806" w:rsidP="00343C0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0806" w:rsidRDefault="00970806" w:rsidP="00343C0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0806" w:rsidRPr="00E96A52" w:rsidRDefault="00970806" w:rsidP="00343C0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70806" w:rsidRDefault="00970806" w:rsidP="00343C0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21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115 - к</w:t>
      </w:r>
      <w:bookmarkStart w:id="0" w:name="_GoBack"/>
      <w:bookmarkEnd w:id="0"/>
    </w:p>
    <w:p w:rsidR="00970806" w:rsidRPr="00FD29AD" w:rsidRDefault="00970806" w:rsidP="00343C0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Негой І.А.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головного спеціаліста по зверненням громадян відділу організаційної та кадрової роботи  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 міської ради</w:t>
      </w:r>
    </w:p>
    <w:p w:rsidR="00970806" w:rsidRPr="00A84420" w:rsidRDefault="00970806" w:rsidP="00343C0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0806" w:rsidRDefault="00970806" w:rsidP="00343C0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70806" w:rsidRPr="00CF77D5" w:rsidRDefault="00970806" w:rsidP="00343C0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970806" w:rsidRDefault="00970806" w:rsidP="00343C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Pr="00E05F39" w:rsidRDefault="00970806" w:rsidP="00343C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 юридичного відділу Арцизької міської ради</w:t>
      </w:r>
    </w:p>
    <w:p w:rsidR="00970806" w:rsidRPr="00E05F39" w:rsidRDefault="00970806" w:rsidP="00343C0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В.Торган</w:t>
      </w:r>
    </w:p>
    <w:p w:rsidR="00970806" w:rsidRPr="00E05F39" w:rsidRDefault="00970806" w:rsidP="00343C07">
      <w:pPr>
        <w:rPr>
          <w:sz w:val="28"/>
          <w:szCs w:val="28"/>
          <w:lang w:val="uk-UA"/>
        </w:rPr>
      </w:pPr>
    </w:p>
    <w:p w:rsidR="00970806" w:rsidRDefault="00970806" w:rsidP="00343C07">
      <w:pPr>
        <w:rPr>
          <w:sz w:val="28"/>
          <w:szCs w:val="28"/>
          <w:lang w:val="uk-UA"/>
        </w:rPr>
      </w:pPr>
    </w:p>
    <w:p w:rsidR="00970806" w:rsidRPr="00E05F39" w:rsidRDefault="00970806" w:rsidP="00343C0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970806" w:rsidRPr="00E05F39" w:rsidRDefault="00970806" w:rsidP="00343C0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970806" w:rsidRPr="00E05F39" w:rsidRDefault="00970806" w:rsidP="00343C07">
      <w:pPr>
        <w:rPr>
          <w:sz w:val="28"/>
          <w:szCs w:val="28"/>
          <w:lang w:val="uk-UA"/>
        </w:rPr>
      </w:pPr>
    </w:p>
    <w:p w:rsidR="00970806" w:rsidRPr="00A84420" w:rsidRDefault="00970806" w:rsidP="00343C07">
      <w:pPr>
        <w:rPr>
          <w:lang w:val="uk-UA"/>
        </w:rPr>
      </w:pPr>
    </w:p>
    <w:p w:rsidR="00970806" w:rsidRDefault="00970806" w:rsidP="00343C07"/>
    <w:p w:rsidR="00970806" w:rsidRDefault="00970806" w:rsidP="00343C07">
      <w:pPr>
        <w:rPr>
          <w:lang w:val="uk-UA"/>
        </w:rPr>
      </w:pPr>
    </w:p>
    <w:p w:rsidR="00970806" w:rsidRDefault="00970806" w:rsidP="00343C07">
      <w:pPr>
        <w:rPr>
          <w:lang w:val="uk-UA"/>
        </w:rPr>
      </w:pPr>
    </w:p>
    <w:p w:rsidR="00970806" w:rsidRPr="00AC24EA" w:rsidRDefault="00970806" w:rsidP="00343C07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970806" w:rsidRDefault="00970806" w:rsidP="00343C07">
      <w:pPr>
        <w:rPr>
          <w:lang w:val="uk-UA"/>
        </w:rPr>
      </w:pPr>
    </w:p>
    <w:p w:rsidR="00970806" w:rsidRPr="00D22F78" w:rsidRDefault="00970806" w:rsidP="00343C07">
      <w:pPr>
        <w:rPr>
          <w:sz w:val="28"/>
          <w:szCs w:val="28"/>
          <w:lang w:val="uk-UA"/>
        </w:rPr>
      </w:pPr>
    </w:p>
    <w:p w:rsidR="00970806" w:rsidRPr="001E630A" w:rsidRDefault="00970806" w:rsidP="00343C07">
      <w:pPr>
        <w:rPr>
          <w:lang w:val="uk-UA"/>
        </w:rPr>
      </w:pPr>
    </w:p>
    <w:p w:rsidR="00970806" w:rsidRPr="00282690" w:rsidRDefault="00970806" w:rsidP="00343C07">
      <w:pPr>
        <w:rPr>
          <w:lang w:val="uk-UA"/>
        </w:rPr>
      </w:pPr>
    </w:p>
    <w:p w:rsidR="00970806" w:rsidRPr="00343C07" w:rsidRDefault="00970806">
      <w:pPr>
        <w:rPr>
          <w:lang w:val="uk-UA"/>
        </w:rPr>
      </w:pPr>
    </w:p>
    <w:sectPr w:rsidR="00970806" w:rsidRPr="00343C07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C07"/>
    <w:rsid w:val="001E630A"/>
    <w:rsid w:val="002024BF"/>
    <w:rsid w:val="00282690"/>
    <w:rsid w:val="003010A8"/>
    <w:rsid w:val="00303996"/>
    <w:rsid w:val="00343C07"/>
    <w:rsid w:val="00474220"/>
    <w:rsid w:val="00670933"/>
    <w:rsid w:val="006C5380"/>
    <w:rsid w:val="007735AB"/>
    <w:rsid w:val="007842CD"/>
    <w:rsid w:val="00970806"/>
    <w:rsid w:val="009F265C"/>
    <w:rsid w:val="00A84420"/>
    <w:rsid w:val="00A93C6C"/>
    <w:rsid w:val="00AC24EA"/>
    <w:rsid w:val="00AD79D0"/>
    <w:rsid w:val="00B255BB"/>
    <w:rsid w:val="00C2316E"/>
    <w:rsid w:val="00C470CD"/>
    <w:rsid w:val="00C8264F"/>
    <w:rsid w:val="00CE443C"/>
    <w:rsid w:val="00CF77D5"/>
    <w:rsid w:val="00D22F78"/>
    <w:rsid w:val="00D71722"/>
    <w:rsid w:val="00DE7E3D"/>
    <w:rsid w:val="00E05F39"/>
    <w:rsid w:val="00E14671"/>
    <w:rsid w:val="00E96A52"/>
    <w:rsid w:val="00EE456A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C07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343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343C07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343C07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343C0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392</Words>
  <Characters>2236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9</cp:revision>
  <cp:lastPrinted>2021-04-22T07:38:00Z</cp:lastPrinted>
  <dcterms:created xsi:type="dcterms:W3CDTF">2021-04-19T11:31:00Z</dcterms:created>
  <dcterms:modified xsi:type="dcterms:W3CDTF">2022-01-10T09:44:00Z</dcterms:modified>
</cp:coreProperties>
</file>